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6E" w:rsidRDefault="00E4126E" w:rsidP="00E412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CLERKER, junior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E4126E" w:rsidRDefault="00E4126E" w:rsidP="00E4126E">
      <w:pPr>
        <w:rPr>
          <w:rFonts w:ascii="Times New Roman" w:hAnsi="Times New Roman" w:cs="Times New Roman"/>
        </w:rPr>
      </w:pPr>
    </w:p>
    <w:p w:rsidR="00E4126E" w:rsidRDefault="00E4126E" w:rsidP="00E4126E">
      <w:pPr>
        <w:rPr>
          <w:rFonts w:ascii="Times New Roman" w:hAnsi="Times New Roman" w:cs="Times New Roman"/>
        </w:rPr>
      </w:pPr>
    </w:p>
    <w:p w:rsidR="00E4126E" w:rsidRDefault="00E4126E" w:rsidP="00E412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Bakke(q.v.) brought a plaint of waste against him.</w:t>
      </w:r>
    </w:p>
    <w:p w:rsidR="00E4126E" w:rsidRPr="00697B8C" w:rsidRDefault="00E4126E" w:rsidP="00E412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E4126E" w:rsidRPr="00280A89" w:rsidRDefault="00E4126E" w:rsidP="00E4126E">
      <w:pPr>
        <w:rPr>
          <w:rFonts w:ascii="Times New Roman" w:hAnsi="Times New Roman" w:cs="Times New Roman"/>
        </w:rPr>
      </w:pPr>
    </w:p>
    <w:p w:rsidR="00E4126E" w:rsidRDefault="00E4126E" w:rsidP="00E4126E">
      <w:pPr>
        <w:rPr>
          <w:rFonts w:ascii="Times New Roman" w:hAnsi="Times New Roman" w:cs="Times New Roman"/>
        </w:rPr>
      </w:pPr>
    </w:p>
    <w:p w:rsidR="00E4126E" w:rsidRDefault="00E4126E" w:rsidP="00E412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2017</w:t>
      </w:r>
    </w:p>
    <w:p w:rsidR="006B2F86" w:rsidRPr="00E71FC3" w:rsidRDefault="00E412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6E" w:rsidRDefault="00E4126E" w:rsidP="00E71FC3">
      <w:r>
        <w:separator/>
      </w:r>
    </w:p>
  </w:endnote>
  <w:endnote w:type="continuationSeparator" w:id="0">
    <w:p w:rsidR="00E4126E" w:rsidRDefault="00E412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6E" w:rsidRDefault="00E4126E" w:rsidP="00E71FC3">
      <w:r>
        <w:separator/>
      </w:r>
    </w:p>
  </w:footnote>
  <w:footnote w:type="continuationSeparator" w:id="0">
    <w:p w:rsidR="00E4126E" w:rsidRDefault="00E412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6E"/>
    <w:rsid w:val="001A7C09"/>
    <w:rsid w:val="00577BD5"/>
    <w:rsid w:val="00656CBA"/>
    <w:rsid w:val="006A1F77"/>
    <w:rsid w:val="00733BE7"/>
    <w:rsid w:val="00AB52E8"/>
    <w:rsid w:val="00B16D3F"/>
    <w:rsid w:val="00BB41AC"/>
    <w:rsid w:val="00E412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79FBC5-935D-4D63-B9F2-E450F313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412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2017-01-22T20:08:00Z</dcterms:created>
  <dcterms:modified xsi:type="dcterms:W3CDTF">2017-01-22T20:08:00Z</dcterms:modified>
</cp:coreProperties>
</file>